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F45A" w14:textId="3567855D" w:rsidR="00A32B51" w:rsidRDefault="00526135" w:rsidP="00A32B51">
      <w:pPr>
        <w:tabs>
          <w:tab w:val="left" w:pos="864"/>
          <w:tab w:val="left" w:pos="1152"/>
          <w:tab w:val="left" w:pos="1440"/>
        </w:tabs>
        <w:jc w:val="center"/>
        <w:rPr>
          <w:b/>
          <w:bCs/>
          <w:sz w:val="36"/>
          <w:szCs w:val="36"/>
        </w:rPr>
      </w:pPr>
      <w:r w:rsidRPr="00526135">
        <w:rPr>
          <w:b/>
          <w:bCs/>
          <w:sz w:val="36"/>
          <w:szCs w:val="36"/>
        </w:rPr>
        <w:t>TABLE OF CONTENTS</w:t>
      </w:r>
    </w:p>
    <w:p w14:paraId="3E2CEEC5" w14:textId="77777777" w:rsidR="00B87BEF" w:rsidRPr="000252C1" w:rsidRDefault="00B87BEF" w:rsidP="000252C1">
      <w:pPr>
        <w:tabs>
          <w:tab w:val="left" w:pos="864"/>
          <w:tab w:val="left" w:pos="1152"/>
          <w:tab w:val="left" w:pos="1440"/>
        </w:tabs>
        <w:rPr>
          <w:b/>
          <w:bCs/>
        </w:rPr>
      </w:pPr>
    </w:p>
    <w:tbl>
      <w:tblPr>
        <w:tblW w:w="8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0252C1" w:rsidRPr="0039175E" w14:paraId="15E6F872" w14:textId="77777777" w:rsidTr="00526135"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0DFBE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cs/>
              </w:rPr>
            </w:pPr>
            <w:r w:rsidRPr="00BF1C58">
              <w:rPr>
                <w:rFonts w:hint="cs"/>
                <w:sz w:val="16"/>
                <w:szCs w:val="16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24769B" w14:textId="4920F609" w:rsidR="000252C1" w:rsidRPr="0039175E" w:rsidRDefault="00526135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  <w:r>
              <w:t>Page</w:t>
            </w:r>
          </w:p>
        </w:tc>
      </w:tr>
      <w:tr w:rsidR="000252C1" w:rsidRPr="0039175E" w14:paraId="6CAC9AEE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01D3F4B9" w14:textId="0B97D7BA" w:rsidR="000252C1" w:rsidRPr="0039175E" w:rsidRDefault="00526135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39175E">
              <w:t>ABSTRACT</w:t>
            </w:r>
            <w:r w:rsidR="000252C1" w:rsidRPr="0039175E">
              <w:rPr>
                <w:rFonts w:hint="cs"/>
                <w:cs/>
              </w:rPr>
              <w:t xml:space="preserve">    </w:t>
            </w:r>
            <w:r w:rsidR="000252C1" w:rsidRPr="0039175E">
              <w:t>………………………………………………………</w:t>
            </w:r>
            <w:proofErr w:type="gramStart"/>
            <w:r w:rsidR="000252C1" w:rsidRPr="0039175E">
              <w:t>…..</w:t>
            </w:r>
            <w:proofErr w:type="gramEnd"/>
            <w:r w:rsidR="000252C1" w:rsidRPr="0039175E">
              <w:t>………</w:t>
            </w:r>
            <w:r w:rsidR="000252C1">
              <w:t>………</w:t>
            </w:r>
          </w:p>
        </w:tc>
        <w:tc>
          <w:tcPr>
            <w:tcW w:w="850" w:type="dxa"/>
          </w:tcPr>
          <w:p w14:paraId="3B5FFE53" w14:textId="0E871A7F" w:rsidR="000252C1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7C5E1577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34C09911" w14:textId="6510CB9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ACKNOWLEDGEMENTS</w:t>
            </w:r>
            <w:r w:rsidRPr="0039175E">
              <w:rPr>
                <w:rFonts w:hint="cs"/>
                <w:cs/>
              </w:rPr>
              <w:t xml:space="preserve">    </w:t>
            </w:r>
            <w:r w:rsidRPr="0039175E">
              <w:t>……………………………………………………</w:t>
            </w:r>
            <w:r>
              <w:t>………</w:t>
            </w:r>
          </w:p>
        </w:tc>
        <w:tc>
          <w:tcPr>
            <w:tcW w:w="850" w:type="dxa"/>
          </w:tcPr>
          <w:p w14:paraId="5BBCFDB6" w14:textId="6FF8B293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3FBD021E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406A7B14" w14:textId="233731C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TABLE OF CONTENTS</w:t>
            </w:r>
            <w:r>
              <w:rPr>
                <w:rFonts w:hint="cs"/>
                <w:cs/>
              </w:rPr>
              <w:t xml:space="preserve">    </w:t>
            </w:r>
            <w:r w:rsidRPr="0039175E">
              <w:t>….………………………………………….………</w:t>
            </w:r>
            <w:r>
              <w:t>………</w:t>
            </w:r>
          </w:p>
        </w:tc>
        <w:tc>
          <w:tcPr>
            <w:tcW w:w="850" w:type="dxa"/>
          </w:tcPr>
          <w:p w14:paraId="50008A0D" w14:textId="7A901BC4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6CBC2955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51071A3B" w14:textId="3329BC7D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LIST OF TABLES</w:t>
            </w:r>
            <w:r w:rsidRPr="0039175E">
              <w:rPr>
                <w:rFonts w:hint="cs"/>
                <w:cs/>
              </w:rPr>
              <w:t xml:space="preserve">    </w:t>
            </w:r>
            <w:r w:rsidRPr="0039175E">
              <w:t>…………………………………</w:t>
            </w:r>
            <w:r w:rsidRPr="0039175E">
              <w:rPr>
                <w:rFonts w:hint="cs"/>
              </w:rPr>
              <w:t>…</w:t>
            </w:r>
            <w:r w:rsidRPr="0039175E">
              <w:t>…………………</w:t>
            </w:r>
            <w:r>
              <w:t>………</w:t>
            </w:r>
            <w:r w:rsidRPr="0039175E">
              <w:t>…</w:t>
            </w:r>
            <w:r>
              <w:t>…</w:t>
            </w:r>
          </w:p>
        </w:tc>
        <w:tc>
          <w:tcPr>
            <w:tcW w:w="850" w:type="dxa"/>
          </w:tcPr>
          <w:p w14:paraId="18862167" w14:textId="07058516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14133CA0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098A9592" w14:textId="158B032C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rPr>
                <w:rStyle w:val="Strong"/>
                <w:b w:val="0"/>
                <w:bCs w:val="0"/>
              </w:rPr>
              <w:t>LIST OF FIGURES</w:t>
            </w:r>
            <w:r w:rsidRPr="0039175E">
              <w:rPr>
                <w:rFonts w:hint="cs"/>
                <w:cs/>
              </w:rPr>
              <w:t xml:space="preserve"> </w:t>
            </w:r>
            <w:r w:rsidRPr="00526135">
              <w:rPr>
                <w:cs/>
              </w:rPr>
              <w:t>(</w:t>
            </w:r>
            <w:r w:rsidRPr="00526135">
              <w:t xml:space="preserve">if </w:t>
            </w:r>
            <w:proofErr w:type="gramStart"/>
            <w:r w:rsidRPr="00526135">
              <w:t>any)</w:t>
            </w:r>
            <w:r>
              <w:rPr>
                <w:rFonts w:hint="cs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 </w:t>
            </w:r>
            <w:proofErr w:type="gramEnd"/>
            <w:r w:rsidRPr="0039175E">
              <w:t>….………………………………………….………</w:t>
            </w:r>
            <w:r>
              <w:t>……</w:t>
            </w:r>
          </w:p>
        </w:tc>
        <w:tc>
          <w:tcPr>
            <w:tcW w:w="850" w:type="dxa"/>
          </w:tcPr>
          <w:p w14:paraId="2498C6E6" w14:textId="232EE7AC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464BC912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41097C26" w14:textId="74083682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LIST OF SYMBOLS/ABBREVIATIONS</w:t>
            </w:r>
            <w:r w:rsidRPr="00526135">
              <w:rPr>
                <w:rFonts w:hint="cs"/>
              </w:rPr>
              <w:t xml:space="preserve"> </w:t>
            </w:r>
            <w:r w:rsidRPr="00526135">
              <w:rPr>
                <w:cs/>
              </w:rPr>
              <w:t>(</w:t>
            </w:r>
            <w:r w:rsidRPr="00526135">
              <w:t xml:space="preserve">if </w:t>
            </w:r>
            <w:proofErr w:type="gramStart"/>
            <w:r w:rsidRPr="00526135">
              <w:t>any)</w:t>
            </w:r>
            <w:r>
              <w:rPr>
                <w:rFonts w:hint="cs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 </w:t>
            </w:r>
            <w:proofErr w:type="gramEnd"/>
            <w:r w:rsidRPr="0039175E">
              <w:t>……………………</w:t>
            </w:r>
            <w:r>
              <w:t>………………</w:t>
            </w:r>
          </w:p>
        </w:tc>
        <w:tc>
          <w:tcPr>
            <w:tcW w:w="850" w:type="dxa"/>
          </w:tcPr>
          <w:p w14:paraId="23EC9639" w14:textId="47CABFAD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66AF8364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646D9280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</w:p>
        </w:tc>
        <w:tc>
          <w:tcPr>
            <w:tcW w:w="850" w:type="dxa"/>
          </w:tcPr>
          <w:p w14:paraId="5A9A25F8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26135" w:rsidRPr="00BF1C58" w14:paraId="0A414D0A" w14:textId="77777777" w:rsidTr="003E6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410" w:type="dxa"/>
            <w:gridSpan w:val="3"/>
          </w:tcPr>
          <w:p w14:paraId="7C7AB366" w14:textId="3818BBE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</w:pPr>
            <w:r w:rsidRPr="00526135">
              <w:t>CHAPTER</w:t>
            </w:r>
          </w:p>
        </w:tc>
      </w:tr>
      <w:tr w:rsidR="000252C1" w:rsidRPr="00BF1C58" w14:paraId="032D35B8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6352B37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</w:t>
            </w:r>
          </w:p>
        </w:tc>
        <w:tc>
          <w:tcPr>
            <w:tcW w:w="6840" w:type="dxa"/>
          </w:tcPr>
          <w:p w14:paraId="40C78165" w14:textId="29237B60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40BBE42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16FF4FF5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C3078BB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A944B7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6620E50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299FF4C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BAB1AA2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E298E4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2B43C99B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793EE26A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8E3E51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9D8A56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374F5364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E58050B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FCB61C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87314AB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11ECA3E3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77A3EE8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7C80FA75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B1567B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7F39CCFF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112F946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7CC3640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04A2BA3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878E5C1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48C736A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C1E80C3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93E7336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</w:rPr>
            </w:pPr>
          </w:p>
        </w:tc>
        <w:tc>
          <w:tcPr>
            <w:tcW w:w="850" w:type="dxa"/>
          </w:tcPr>
          <w:p w14:paraId="3BD6A533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BF1C58" w14:paraId="5A1096C0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109F7DDC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2</w:t>
            </w:r>
          </w:p>
        </w:tc>
        <w:tc>
          <w:tcPr>
            <w:tcW w:w="6840" w:type="dxa"/>
          </w:tcPr>
          <w:p w14:paraId="51AC27BA" w14:textId="0E6A7F8F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547CFD5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E7EFA" w:rsidRPr="00BF1C58" w14:paraId="4224813B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44E95EB" w14:textId="77777777" w:rsidR="005E7EFA" w:rsidRPr="0039175E" w:rsidRDefault="005E7EFA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5DA1DAE" w14:textId="064A2166" w:rsidR="005E7EFA" w:rsidRPr="0039175E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 w:rsidR="005E7EFA">
              <w:t>……………</w:t>
            </w:r>
            <w:r>
              <w:t>……</w:t>
            </w:r>
            <w:r w:rsidR="005E7EFA">
              <w:t>…………………………………………….</w:t>
            </w:r>
          </w:p>
        </w:tc>
        <w:tc>
          <w:tcPr>
            <w:tcW w:w="850" w:type="dxa"/>
          </w:tcPr>
          <w:p w14:paraId="5BB176B9" w14:textId="77777777" w:rsidR="005E7EFA" w:rsidRPr="00BF1C58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33291C" w:rsidRPr="00BF1C58" w14:paraId="39BEDE5A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DD433A9" w14:textId="77777777" w:rsidR="0033291C" w:rsidRPr="0039175E" w:rsidRDefault="0033291C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0CEA7A5" w14:textId="77777777" w:rsidR="0033291C" w:rsidRPr="0039175E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73024931" w14:textId="77777777" w:rsidR="0033291C" w:rsidRPr="00BF1C58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28C62533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D7E8F1A" w14:textId="77777777" w:rsidR="005E7EFA" w:rsidRPr="0039175E" w:rsidRDefault="005E7EFA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B4483AE" w14:textId="6BF08CD2" w:rsidR="005E7EFA" w:rsidRPr="0039175E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</w:t>
            </w:r>
            <w:r w:rsidR="0033291C">
              <w:t>…….</w:t>
            </w:r>
            <w:r>
              <w:t>…………………………………………….</w:t>
            </w:r>
          </w:p>
        </w:tc>
        <w:tc>
          <w:tcPr>
            <w:tcW w:w="850" w:type="dxa"/>
          </w:tcPr>
          <w:p w14:paraId="1E7C7CA2" w14:textId="77777777" w:rsidR="005E7EFA" w:rsidRPr="00BF1C58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12B14953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742EFC52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992DB76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21FA1982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56E91953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656B85D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7EB9F01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653FAD52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9718B77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77D6CA1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1BD306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1F6F06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06835DC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8777A5D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A9E340C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</w:rPr>
            </w:pPr>
          </w:p>
        </w:tc>
        <w:tc>
          <w:tcPr>
            <w:tcW w:w="850" w:type="dxa"/>
          </w:tcPr>
          <w:p w14:paraId="223FB0A4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BF1C58" w14:paraId="77B5BCB9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D8FE4E8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3</w:t>
            </w:r>
          </w:p>
        </w:tc>
        <w:tc>
          <w:tcPr>
            <w:tcW w:w="6840" w:type="dxa"/>
          </w:tcPr>
          <w:p w14:paraId="544D6862" w14:textId="3CA3FA6C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38AA48C0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1FDDC0D4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9BBBBDE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223056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5492D40C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4D64D8C5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193B5125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3A4C0E6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328903D5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5995F8AD" w14:textId="072E7C06" w:rsidR="00A32B51" w:rsidRDefault="005E7EFA" w:rsidP="005E7EFA">
      <w:pPr>
        <w:tabs>
          <w:tab w:val="left" w:pos="864"/>
          <w:tab w:val="left" w:pos="1152"/>
          <w:tab w:val="left" w:pos="1440"/>
        </w:tabs>
        <w:jc w:val="center"/>
      </w:pPr>
      <w:r w:rsidRPr="005E7EFA">
        <w:rPr>
          <w:b/>
          <w:bCs/>
          <w:sz w:val="36"/>
          <w:szCs w:val="36"/>
        </w:rPr>
        <w:lastRenderedPageBreak/>
        <w:t>TABLE OF CONTENTS (</w:t>
      </w:r>
      <w:r>
        <w:rPr>
          <w:b/>
          <w:bCs/>
          <w:sz w:val="36"/>
          <w:szCs w:val="36"/>
        </w:rPr>
        <w:t>C</w:t>
      </w:r>
      <w:r w:rsidRPr="005E7EFA">
        <w:rPr>
          <w:b/>
          <w:bCs/>
          <w:sz w:val="36"/>
          <w:szCs w:val="36"/>
        </w:rPr>
        <w:t>ontinued)</w:t>
      </w:r>
    </w:p>
    <w:tbl>
      <w:tblPr>
        <w:tblW w:w="84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5E7EFA" w:rsidRPr="0039175E" w14:paraId="683B206D" w14:textId="77777777" w:rsidTr="003E49F0">
        <w:tc>
          <w:tcPr>
            <w:tcW w:w="7560" w:type="dxa"/>
            <w:gridSpan w:val="2"/>
          </w:tcPr>
          <w:p w14:paraId="52DFFBEF" w14:textId="117EA3E5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rPr>
                <w:b/>
                <w:bCs/>
              </w:rPr>
            </w:pPr>
            <w:r w:rsidRPr="00526135">
              <w:t>CHAPTER</w:t>
            </w:r>
            <w:r w:rsidRPr="0039175E">
              <w:rPr>
                <w:cs/>
              </w:rPr>
              <w:t xml:space="preserve"> </w:t>
            </w:r>
          </w:p>
        </w:tc>
        <w:tc>
          <w:tcPr>
            <w:tcW w:w="850" w:type="dxa"/>
          </w:tcPr>
          <w:p w14:paraId="75D0D9A9" w14:textId="4B25A530" w:rsidR="005E7EFA" w:rsidRPr="0039175E" w:rsidRDefault="005E7EFA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  <w:r w:rsidRPr="00BF1C58">
              <w:rPr>
                <w:rFonts w:hint="cs"/>
                <w:b/>
                <w:bCs/>
                <w:cs/>
              </w:rPr>
              <w:t xml:space="preserve">  </w:t>
            </w:r>
            <w:r w:rsidRPr="0039175E">
              <w:rPr>
                <w:rFonts w:hint="cs"/>
                <w:cs/>
              </w:rPr>
              <w:t xml:space="preserve"> </w:t>
            </w:r>
            <w:r w:rsidRPr="005E7EFA">
              <w:t>Page</w:t>
            </w:r>
          </w:p>
        </w:tc>
      </w:tr>
      <w:tr w:rsidR="000252C1" w:rsidRPr="00BF1C58" w14:paraId="6B1A4F63" w14:textId="77777777" w:rsidTr="005E7EFA">
        <w:tc>
          <w:tcPr>
            <w:tcW w:w="720" w:type="dxa"/>
          </w:tcPr>
          <w:p w14:paraId="3F57F55A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3</w:t>
            </w:r>
          </w:p>
        </w:tc>
        <w:tc>
          <w:tcPr>
            <w:tcW w:w="6840" w:type="dxa"/>
          </w:tcPr>
          <w:p w14:paraId="2C6C4BEC" w14:textId="748E4D3B" w:rsidR="000252C1" w:rsidRPr="0039175E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s/>
              </w:rPr>
            </w:pPr>
            <w:r w:rsidRPr="00D02F6B">
              <w:rPr>
                <w:color w:val="FF0000"/>
              </w:rPr>
              <w:t>CHAPTER TITLE</w:t>
            </w:r>
            <w:r w:rsidR="005E7EFA">
              <w:rPr>
                <w:color w:val="FF0000"/>
              </w:rPr>
              <w:t xml:space="preserve"> </w:t>
            </w:r>
            <w:r w:rsidR="005E7EFA" w:rsidRPr="005E7EFA">
              <w:rPr>
                <w:color w:val="FF0000"/>
              </w:rPr>
              <w:t>(Continued)</w:t>
            </w:r>
          </w:p>
        </w:tc>
        <w:tc>
          <w:tcPr>
            <w:tcW w:w="850" w:type="dxa"/>
          </w:tcPr>
          <w:p w14:paraId="51A9687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4A68D091" w14:textId="77777777" w:rsidTr="00FC28A1">
        <w:tc>
          <w:tcPr>
            <w:tcW w:w="720" w:type="dxa"/>
          </w:tcPr>
          <w:p w14:paraId="2D57B03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810626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479C189B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8D7E67E" w14:textId="77777777" w:rsidTr="00FC28A1">
        <w:tc>
          <w:tcPr>
            <w:tcW w:w="720" w:type="dxa"/>
          </w:tcPr>
          <w:p w14:paraId="321637D9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9694C43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779F644D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ACDE572" w14:textId="77777777" w:rsidTr="00FC28A1">
        <w:tc>
          <w:tcPr>
            <w:tcW w:w="720" w:type="dxa"/>
          </w:tcPr>
          <w:p w14:paraId="6E34717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CF1ED12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1820BBB6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56D22E65" w14:textId="77777777" w:rsidTr="00FC28A1">
        <w:tc>
          <w:tcPr>
            <w:tcW w:w="720" w:type="dxa"/>
          </w:tcPr>
          <w:p w14:paraId="4DB247A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B742112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412580FD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BF1C58" w14:paraId="38B28FC5" w14:textId="77777777" w:rsidTr="005E7EFA">
        <w:tc>
          <w:tcPr>
            <w:tcW w:w="720" w:type="dxa"/>
          </w:tcPr>
          <w:p w14:paraId="6EE27220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041196F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s/>
              </w:rPr>
            </w:pPr>
          </w:p>
        </w:tc>
        <w:tc>
          <w:tcPr>
            <w:tcW w:w="850" w:type="dxa"/>
          </w:tcPr>
          <w:p w14:paraId="5C7968B3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0252C1" w:rsidRPr="00BF1C58" w14:paraId="56953657" w14:textId="77777777" w:rsidTr="005E7EFA">
        <w:tc>
          <w:tcPr>
            <w:tcW w:w="720" w:type="dxa"/>
          </w:tcPr>
          <w:p w14:paraId="35423A48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4</w:t>
            </w:r>
          </w:p>
        </w:tc>
        <w:tc>
          <w:tcPr>
            <w:tcW w:w="6840" w:type="dxa"/>
          </w:tcPr>
          <w:p w14:paraId="48C29B19" w14:textId="31A3BC3A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6CC4D7B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E7EFA" w:rsidRPr="00BF1C58" w14:paraId="221786B3" w14:textId="77777777" w:rsidTr="005E7EFA">
        <w:tc>
          <w:tcPr>
            <w:tcW w:w="720" w:type="dxa"/>
          </w:tcPr>
          <w:p w14:paraId="355288CA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A56776A" w14:textId="2A1627AA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222FE2AB" w14:textId="2AF657E8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66A72C4B" w14:textId="77777777" w:rsidTr="005E7EFA">
        <w:tc>
          <w:tcPr>
            <w:tcW w:w="720" w:type="dxa"/>
          </w:tcPr>
          <w:p w14:paraId="7B974CED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66F205F" w14:textId="65A99CD5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2039DB84" w14:textId="70126A46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2CA2574A" w14:textId="77777777" w:rsidTr="005E7EFA">
        <w:tc>
          <w:tcPr>
            <w:tcW w:w="720" w:type="dxa"/>
          </w:tcPr>
          <w:p w14:paraId="365B352E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413E9D2" w14:textId="721BA552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6AFDFB66" w14:textId="0CFD269B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3A1054C" w14:textId="77777777" w:rsidTr="00FC28A1">
        <w:tc>
          <w:tcPr>
            <w:tcW w:w="720" w:type="dxa"/>
          </w:tcPr>
          <w:p w14:paraId="07E82653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01304CF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24AC5E0E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B649882" w14:textId="77777777" w:rsidTr="00FC28A1">
        <w:tc>
          <w:tcPr>
            <w:tcW w:w="720" w:type="dxa"/>
          </w:tcPr>
          <w:p w14:paraId="5354EFA7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C7AB89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0B08CB1C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5183F2CF" w14:textId="77777777" w:rsidTr="005E7EFA">
        <w:tc>
          <w:tcPr>
            <w:tcW w:w="7560" w:type="dxa"/>
            <w:gridSpan w:val="2"/>
          </w:tcPr>
          <w:p w14:paraId="15CF9AA5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288"/>
              <w:rPr>
                <w:sz w:val="36"/>
                <w:szCs w:val="36"/>
              </w:rPr>
            </w:pPr>
          </w:p>
        </w:tc>
        <w:tc>
          <w:tcPr>
            <w:tcW w:w="850" w:type="dxa"/>
          </w:tcPr>
          <w:p w14:paraId="586C65A3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0252C1" w:rsidRPr="00BF1C58" w14:paraId="4EA4904C" w14:textId="77777777" w:rsidTr="005E7EFA">
        <w:tc>
          <w:tcPr>
            <w:tcW w:w="720" w:type="dxa"/>
          </w:tcPr>
          <w:p w14:paraId="4E06CBCF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5</w:t>
            </w:r>
          </w:p>
        </w:tc>
        <w:tc>
          <w:tcPr>
            <w:tcW w:w="6840" w:type="dxa"/>
          </w:tcPr>
          <w:p w14:paraId="75C5B184" w14:textId="428369B5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3C3815AE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65FEA032" w14:textId="77777777" w:rsidTr="00FC28A1">
        <w:tc>
          <w:tcPr>
            <w:tcW w:w="720" w:type="dxa"/>
          </w:tcPr>
          <w:p w14:paraId="333C81C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34BEED0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03155F8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FBB7A8C" w14:textId="77777777" w:rsidTr="00FC28A1">
        <w:tc>
          <w:tcPr>
            <w:tcW w:w="720" w:type="dxa"/>
          </w:tcPr>
          <w:p w14:paraId="74549C6B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D01A82F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739E01E4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B5E7704" w14:textId="77777777" w:rsidTr="00FC28A1">
        <w:tc>
          <w:tcPr>
            <w:tcW w:w="720" w:type="dxa"/>
          </w:tcPr>
          <w:p w14:paraId="265903EF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FF8AEB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2532926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7A482AC4" w14:textId="77777777" w:rsidTr="00FC28A1">
        <w:tc>
          <w:tcPr>
            <w:tcW w:w="720" w:type="dxa"/>
          </w:tcPr>
          <w:p w14:paraId="4208909F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DA0F821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035BF810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112EE" w:rsidRPr="0039175E" w14:paraId="6CD6141E" w14:textId="77777777" w:rsidTr="005E7EFA">
        <w:tc>
          <w:tcPr>
            <w:tcW w:w="720" w:type="dxa"/>
          </w:tcPr>
          <w:p w14:paraId="1D774C21" w14:textId="77777777" w:rsidR="00B112EE" w:rsidRPr="0039175E" w:rsidRDefault="00B112EE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4B042F7" w14:textId="77777777" w:rsidR="00B112EE" w:rsidRPr="0033291C" w:rsidRDefault="00B112EE" w:rsidP="0033291C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545"/>
              <w:rPr>
                <w:color w:val="EE0000"/>
              </w:rPr>
            </w:pPr>
          </w:p>
        </w:tc>
        <w:tc>
          <w:tcPr>
            <w:tcW w:w="850" w:type="dxa"/>
          </w:tcPr>
          <w:p w14:paraId="7905C150" w14:textId="77777777" w:rsidR="00B112EE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39175E" w14:paraId="003ADDF6" w14:textId="77777777" w:rsidTr="005E7EFA">
        <w:tc>
          <w:tcPr>
            <w:tcW w:w="7560" w:type="dxa"/>
            <w:gridSpan w:val="2"/>
          </w:tcPr>
          <w:p w14:paraId="4204A0CA" w14:textId="4AD20034" w:rsidR="000252C1" w:rsidRPr="0039175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</w:pPr>
            <w:r w:rsidRPr="00B112EE">
              <w:t xml:space="preserve">REFERENCES </w:t>
            </w:r>
            <w:r w:rsidR="00B112EE">
              <w:t xml:space="preserve">   </w:t>
            </w:r>
            <w:r w:rsidR="000252C1">
              <w:t>…………………………………………………………………….</w:t>
            </w:r>
          </w:p>
        </w:tc>
        <w:tc>
          <w:tcPr>
            <w:tcW w:w="850" w:type="dxa"/>
          </w:tcPr>
          <w:p w14:paraId="4699400C" w14:textId="7E74EEC3" w:rsidR="000252C1" w:rsidRPr="00BF1C58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53F1400B" w14:textId="77777777" w:rsidTr="005E7EFA">
        <w:tc>
          <w:tcPr>
            <w:tcW w:w="720" w:type="dxa"/>
          </w:tcPr>
          <w:p w14:paraId="6D61D26C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CD271F2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cs/>
              </w:rPr>
            </w:pPr>
          </w:p>
        </w:tc>
        <w:tc>
          <w:tcPr>
            <w:tcW w:w="850" w:type="dxa"/>
          </w:tcPr>
          <w:p w14:paraId="106A2A9B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B112EE" w:rsidRPr="00B112EE" w14:paraId="01932E88" w14:textId="77777777" w:rsidTr="005E7EFA">
        <w:tc>
          <w:tcPr>
            <w:tcW w:w="7560" w:type="dxa"/>
            <w:gridSpan w:val="2"/>
          </w:tcPr>
          <w:p w14:paraId="6932C7A0" w14:textId="59B80E88" w:rsidR="000252C1" w:rsidRPr="00B112E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color w:val="EE0000"/>
                <w:cs/>
              </w:rPr>
            </w:pPr>
            <w:r w:rsidRPr="00B112EE">
              <w:rPr>
                <w:color w:val="EE0000"/>
              </w:rPr>
              <w:t>APPENDIX</w:t>
            </w:r>
            <w:r w:rsidR="00B112EE" w:rsidRPr="00B112EE">
              <w:rPr>
                <w:color w:val="EE0000"/>
              </w:rPr>
              <w:t xml:space="preserve"> (or </w:t>
            </w:r>
            <w:r w:rsidRPr="00B112EE">
              <w:rPr>
                <w:color w:val="EE0000"/>
              </w:rPr>
              <w:t>APPENDICES</w:t>
            </w:r>
            <w:r w:rsidR="00B112EE" w:rsidRPr="00B112EE">
              <w:rPr>
                <w:color w:val="EE0000"/>
              </w:rPr>
              <w:t xml:space="preserve">) (If </w:t>
            </w:r>
            <w:proofErr w:type="gramStart"/>
            <w:r w:rsidR="00B112EE" w:rsidRPr="00B112EE">
              <w:rPr>
                <w:color w:val="EE0000"/>
              </w:rPr>
              <w:t>Any)</w:t>
            </w:r>
            <w:r w:rsidR="00B112EE" w:rsidRPr="00B112EE">
              <w:rPr>
                <w:rFonts w:hint="cs"/>
                <w:color w:val="EE0000"/>
                <w:cs/>
              </w:rPr>
              <w:t xml:space="preserve">   </w:t>
            </w:r>
            <w:proofErr w:type="gramEnd"/>
            <w:r w:rsidR="00B112EE" w:rsidRPr="00B112EE">
              <w:rPr>
                <w:rFonts w:hint="cs"/>
                <w:color w:val="EE0000"/>
                <w:cs/>
              </w:rPr>
              <w:t xml:space="preserve"> </w:t>
            </w:r>
          </w:p>
        </w:tc>
        <w:tc>
          <w:tcPr>
            <w:tcW w:w="850" w:type="dxa"/>
          </w:tcPr>
          <w:p w14:paraId="5C2138F6" w14:textId="77777777" w:rsidR="000252C1" w:rsidRPr="00B112E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</w:p>
        </w:tc>
      </w:tr>
      <w:tr w:rsidR="000612D2" w:rsidRPr="000612D2" w14:paraId="61FAF05B" w14:textId="77777777" w:rsidTr="005E7EFA">
        <w:tc>
          <w:tcPr>
            <w:tcW w:w="720" w:type="dxa"/>
          </w:tcPr>
          <w:p w14:paraId="066CBFDF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150984CA" w14:textId="492AA962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A</w:t>
            </w:r>
            <w:proofErr w:type="gramEnd"/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 xml:space="preserve"> </w:t>
            </w:r>
            <w:proofErr w:type="gramEnd"/>
            <w:r w:rsidR="00B112EE" w:rsidRPr="000612D2">
              <w:rPr>
                <w:rFonts w:hint="cs"/>
                <w:color w:val="EE0000"/>
                <w:cs/>
              </w:rPr>
              <w:t xml:space="preserve"> </w:t>
            </w:r>
            <w:r w:rsidR="00B112EE" w:rsidRPr="000612D2">
              <w:rPr>
                <w:color w:val="EE0000"/>
              </w:rPr>
              <w:t>.…</w:t>
            </w:r>
            <w:r w:rsidR="000612D2">
              <w:rPr>
                <w:color w:val="EE0000"/>
              </w:rPr>
              <w:t>……</w:t>
            </w:r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2937EFE5" w14:textId="6BF140F6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612D2" w:rsidRPr="000612D2" w14:paraId="1CEF7735" w14:textId="77777777" w:rsidTr="005E7EFA">
        <w:tc>
          <w:tcPr>
            <w:tcW w:w="720" w:type="dxa"/>
          </w:tcPr>
          <w:p w14:paraId="72E3B22D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24376C26" w14:textId="51D1C6B4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B</w:t>
            </w:r>
            <w:proofErr w:type="gramEnd"/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 </w:t>
            </w:r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B112EE" w:rsidRPr="000612D2">
              <w:rPr>
                <w:color w:val="EE0000"/>
              </w:rPr>
              <w:t>.</w:t>
            </w:r>
            <w:proofErr w:type="gramEnd"/>
            <w:r w:rsidR="00B112EE" w:rsidRPr="000612D2">
              <w:rPr>
                <w:color w:val="EE0000"/>
              </w:rPr>
              <w:t>…</w:t>
            </w:r>
            <w:r w:rsidR="000612D2">
              <w:rPr>
                <w:color w:val="EE0000"/>
              </w:rPr>
              <w:t>……</w:t>
            </w:r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7D3CB4C2" w14:textId="7BB14A23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612D2" w:rsidRPr="000612D2" w14:paraId="43BA1856" w14:textId="77777777" w:rsidTr="005E7EFA">
        <w:tc>
          <w:tcPr>
            <w:tcW w:w="720" w:type="dxa"/>
          </w:tcPr>
          <w:p w14:paraId="29BCE1FB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4E3616BA" w14:textId="1DAB6CB7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C</w:t>
            </w:r>
            <w:proofErr w:type="gramEnd"/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B112EE" w:rsidRPr="000612D2">
              <w:rPr>
                <w:rFonts w:hint="cs"/>
                <w:color w:val="EE0000"/>
                <w:cs/>
              </w:rPr>
              <w:t xml:space="preserve">   </w:t>
            </w:r>
            <w:r w:rsidR="00B112EE" w:rsidRPr="000612D2">
              <w:rPr>
                <w:color w:val="EE0000"/>
              </w:rPr>
              <w:t>.</w:t>
            </w:r>
            <w:proofErr w:type="gramEnd"/>
            <w:r w:rsidR="00B112EE" w:rsidRPr="000612D2">
              <w:rPr>
                <w:color w:val="EE0000"/>
              </w:rPr>
              <w:t>…</w:t>
            </w:r>
            <w:proofErr w:type="gramStart"/>
            <w:r w:rsidR="000612D2">
              <w:rPr>
                <w:color w:val="EE0000"/>
              </w:rPr>
              <w:t>…..</w:t>
            </w:r>
            <w:proofErr w:type="gramEnd"/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0C12AE6C" w14:textId="5B4766A8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252C1" w:rsidRPr="0039175E" w14:paraId="2BCF8071" w14:textId="77777777" w:rsidTr="005E7EFA">
        <w:tc>
          <w:tcPr>
            <w:tcW w:w="720" w:type="dxa"/>
          </w:tcPr>
          <w:p w14:paraId="5544706F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D9A4052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cs/>
              </w:rPr>
            </w:pPr>
          </w:p>
        </w:tc>
        <w:tc>
          <w:tcPr>
            <w:tcW w:w="850" w:type="dxa"/>
          </w:tcPr>
          <w:p w14:paraId="61A25624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39175E" w14:paraId="5F85FDB8" w14:textId="77777777" w:rsidTr="005E7EFA">
        <w:tc>
          <w:tcPr>
            <w:tcW w:w="7560" w:type="dxa"/>
            <w:gridSpan w:val="2"/>
          </w:tcPr>
          <w:p w14:paraId="527F2EF7" w14:textId="266C2BB2" w:rsidR="000252C1" w:rsidRPr="0039175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</w:pPr>
            <w:r w:rsidRPr="00B112EE">
              <w:t>BIOGRAPHY</w:t>
            </w:r>
            <w:r w:rsidR="00B112EE">
              <w:t xml:space="preserve">    </w:t>
            </w:r>
            <w:r w:rsidR="000252C1" w:rsidRPr="0039175E">
              <w:t>………………………………………………………………</w:t>
            </w:r>
            <w:r w:rsidR="000252C1">
              <w:t>…</w:t>
            </w:r>
          </w:p>
        </w:tc>
        <w:tc>
          <w:tcPr>
            <w:tcW w:w="850" w:type="dxa"/>
          </w:tcPr>
          <w:p w14:paraId="7439913E" w14:textId="1BA0B9C2" w:rsidR="000252C1" w:rsidRPr="00BF1C58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326361F9" w14:textId="77777777" w:rsidR="000252C1" w:rsidRPr="000252C1" w:rsidRDefault="000252C1" w:rsidP="00D02F6B">
      <w:pPr>
        <w:tabs>
          <w:tab w:val="left" w:pos="864"/>
          <w:tab w:val="left" w:pos="1152"/>
          <w:tab w:val="left" w:pos="1440"/>
        </w:tabs>
        <w:rPr>
          <w:b/>
          <w:bCs/>
        </w:rPr>
      </w:pPr>
    </w:p>
    <w:sectPr w:rsidR="000252C1" w:rsidRPr="000252C1" w:rsidSect="00BF1C58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D4711"/>
    <w:multiLevelType w:val="hybridMultilevel"/>
    <w:tmpl w:val="F6744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26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0F"/>
    <w:rsid w:val="00002BEF"/>
    <w:rsid w:val="000252C1"/>
    <w:rsid w:val="00033124"/>
    <w:rsid w:val="00034EC3"/>
    <w:rsid w:val="000612D2"/>
    <w:rsid w:val="0009679E"/>
    <w:rsid w:val="000D470F"/>
    <w:rsid w:val="00105E6D"/>
    <w:rsid w:val="001E1464"/>
    <w:rsid w:val="002912B8"/>
    <w:rsid w:val="002B20ED"/>
    <w:rsid w:val="002B2745"/>
    <w:rsid w:val="00312DE3"/>
    <w:rsid w:val="00322A23"/>
    <w:rsid w:val="0033291C"/>
    <w:rsid w:val="003435AB"/>
    <w:rsid w:val="0035449B"/>
    <w:rsid w:val="00362D9B"/>
    <w:rsid w:val="003B2531"/>
    <w:rsid w:val="003F204B"/>
    <w:rsid w:val="003F50D8"/>
    <w:rsid w:val="00411A6F"/>
    <w:rsid w:val="00414886"/>
    <w:rsid w:val="004607DC"/>
    <w:rsid w:val="004C0F13"/>
    <w:rsid w:val="0052095E"/>
    <w:rsid w:val="00523CC8"/>
    <w:rsid w:val="00526135"/>
    <w:rsid w:val="00537B91"/>
    <w:rsid w:val="00552C83"/>
    <w:rsid w:val="00584EF7"/>
    <w:rsid w:val="005A5ED2"/>
    <w:rsid w:val="005E5B1E"/>
    <w:rsid w:val="005E7EFA"/>
    <w:rsid w:val="00626860"/>
    <w:rsid w:val="006B2618"/>
    <w:rsid w:val="006D287E"/>
    <w:rsid w:val="00764B5E"/>
    <w:rsid w:val="00770C41"/>
    <w:rsid w:val="00782686"/>
    <w:rsid w:val="00787F6A"/>
    <w:rsid w:val="007E4D6C"/>
    <w:rsid w:val="008157BA"/>
    <w:rsid w:val="00831259"/>
    <w:rsid w:val="00894943"/>
    <w:rsid w:val="009040B3"/>
    <w:rsid w:val="00923E73"/>
    <w:rsid w:val="009953E3"/>
    <w:rsid w:val="009A7C27"/>
    <w:rsid w:val="009B1C0F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112EE"/>
    <w:rsid w:val="00B14B43"/>
    <w:rsid w:val="00B215EC"/>
    <w:rsid w:val="00B3520F"/>
    <w:rsid w:val="00B5733E"/>
    <w:rsid w:val="00B87BEF"/>
    <w:rsid w:val="00B90744"/>
    <w:rsid w:val="00BC4498"/>
    <w:rsid w:val="00BE1542"/>
    <w:rsid w:val="00BF1C58"/>
    <w:rsid w:val="00BF5D90"/>
    <w:rsid w:val="00C120AA"/>
    <w:rsid w:val="00CC5487"/>
    <w:rsid w:val="00D02F6B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C76C4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0A415"/>
  <w15:chartTrackingRefBased/>
  <w15:docId w15:val="{C1ECFF99-3B86-264C-A48A-FC641A96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61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6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T6-------------------.dot</Template>
  <TotalTime>32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6</cp:revision>
  <cp:lastPrinted>2011-01-04T07:00:00Z</cp:lastPrinted>
  <dcterms:created xsi:type="dcterms:W3CDTF">2025-11-13T02:59:00Z</dcterms:created>
  <dcterms:modified xsi:type="dcterms:W3CDTF">2025-12-01T02:27:00Z</dcterms:modified>
</cp:coreProperties>
</file>